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15A02" w14:textId="77777777" w:rsidR="00CD5B51" w:rsidRDefault="00CD5B51" w:rsidP="00CD5B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MOLFORD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74D6FC87" w14:textId="77777777" w:rsidR="00CD5B51" w:rsidRDefault="00CD5B51" w:rsidP="00CD5B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>’ Priory, Exeter.</w:t>
      </w:r>
    </w:p>
    <w:p w14:paraId="76A2C658" w14:textId="77777777" w:rsidR="00CD5B51" w:rsidRDefault="00CD5B51" w:rsidP="00CD5B51">
      <w:pPr>
        <w:pStyle w:val="NoSpacing"/>
        <w:rPr>
          <w:rFonts w:cs="Times New Roman"/>
          <w:szCs w:val="24"/>
        </w:rPr>
      </w:pPr>
    </w:p>
    <w:p w14:paraId="5DA00F2F" w14:textId="77777777" w:rsidR="00CD5B51" w:rsidRDefault="00CD5B51" w:rsidP="00CD5B51">
      <w:pPr>
        <w:pStyle w:val="NoSpacing"/>
        <w:rPr>
          <w:rFonts w:cs="Times New Roman"/>
          <w:szCs w:val="24"/>
        </w:rPr>
      </w:pPr>
    </w:p>
    <w:p w14:paraId="60736998" w14:textId="77777777" w:rsidR="00CD5B51" w:rsidRDefault="00CD5B51" w:rsidP="00CD5B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Sep.1443</w:t>
      </w:r>
      <w:r>
        <w:rPr>
          <w:rFonts w:cs="Times New Roman"/>
          <w:szCs w:val="24"/>
        </w:rPr>
        <w:tab/>
        <w:t>He was ordained priest in Chudleigh, Devon.</w:t>
      </w:r>
    </w:p>
    <w:p w14:paraId="46A6DF29" w14:textId="77777777" w:rsidR="00CD5B51" w:rsidRDefault="00CD5B51" w:rsidP="00CD5B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ACBF3CD" w14:textId="77777777" w:rsidR="00CD5B51" w:rsidRDefault="00CD5B51" w:rsidP="00CD5B51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p.194)</w:t>
      </w:r>
    </w:p>
    <w:p w14:paraId="4D54B306" w14:textId="77777777" w:rsidR="00CD5B51" w:rsidRDefault="00CD5B51" w:rsidP="00CD5B51">
      <w:pPr>
        <w:pStyle w:val="NoSpacing"/>
        <w:rPr>
          <w:rFonts w:cs="Times New Roman"/>
          <w:szCs w:val="24"/>
        </w:rPr>
      </w:pPr>
    </w:p>
    <w:p w14:paraId="4564C5D2" w14:textId="77777777" w:rsidR="00CD5B51" w:rsidRDefault="00CD5B51" w:rsidP="00CD5B51">
      <w:pPr>
        <w:pStyle w:val="NoSpacing"/>
        <w:rPr>
          <w:rFonts w:cs="Times New Roman"/>
          <w:szCs w:val="24"/>
        </w:rPr>
      </w:pPr>
    </w:p>
    <w:p w14:paraId="4605DE8F" w14:textId="77777777" w:rsidR="00CD5B51" w:rsidRDefault="00CD5B51" w:rsidP="00CD5B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2023</w:t>
      </w:r>
    </w:p>
    <w:p w14:paraId="46D77A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D730" w14:textId="77777777" w:rsidR="00CD5B51" w:rsidRDefault="00CD5B51" w:rsidP="009139A6">
      <w:r>
        <w:separator/>
      </w:r>
    </w:p>
  </w:endnote>
  <w:endnote w:type="continuationSeparator" w:id="0">
    <w:p w14:paraId="432AF9BA" w14:textId="77777777" w:rsidR="00CD5B51" w:rsidRDefault="00CD5B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EA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CB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5A7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56C9B" w14:textId="77777777" w:rsidR="00CD5B51" w:rsidRDefault="00CD5B51" w:rsidP="009139A6">
      <w:r>
        <w:separator/>
      </w:r>
    </w:p>
  </w:footnote>
  <w:footnote w:type="continuationSeparator" w:id="0">
    <w:p w14:paraId="7C1F0267" w14:textId="77777777" w:rsidR="00CD5B51" w:rsidRDefault="00CD5B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F4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64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31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5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5B5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9C80B"/>
  <w15:chartTrackingRefBased/>
  <w15:docId w15:val="{1D95A974-CC11-4116-B22A-7F372B18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2023-09-01T19:00:00Z</dcterms:created>
  <dcterms:modified xsi:type="dcterms:W3CDTF">2023-09-01T19:01:00Z</dcterms:modified>
</cp:coreProperties>
</file>